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37F0F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8-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 Отдел бухгалтерского учета и отчетности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37F0F">
        <w:rPr>
          <w:u w:val="single"/>
        </w:rPr>
        <w:t xml:space="preserve"> 8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37F0F" w:rsidRPr="00E37F0F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37F0F" w:rsidRPr="008E5CA1" w:rsidTr="00107895">
        <w:tc>
          <w:tcPr>
            <w:tcW w:w="6204" w:type="dxa"/>
            <w:shd w:val="clear" w:color="auto" w:fill="auto"/>
          </w:tcPr>
          <w:p w:rsidR="00E37F0F" w:rsidRPr="008E5CA1" w:rsidRDefault="00E37F0F" w:rsidP="00107895">
            <w:pPr>
              <w:jc w:val="center"/>
            </w:pPr>
            <w:r>
              <w:t>Алиева Н.Х.</w:t>
            </w:r>
          </w:p>
        </w:tc>
        <w:tc>
          <w:tcPr>
            <w:tcW w:w="4216" w:type="dxa"/>
            <w:shd w:val="clear" w:color="auto" w:fill="auto"/>
          </w:tcPr>
          <w:p w:rsidR="00E37F0F" w:rsidRPr="008E5CA1" w:rsidRDefault="00E37F0F" w:rsidP="00107895">
            <w:pPr>
              <w:jc w:val="center"/>
            </w:pPr>
            <w:r>
              <w:t>060-499-769 94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37F0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37F0F" w:rsidRPr="00107895" w:rsidTr="00107895">
        <w:tc>
          <w:tcPr>
            <w:tcW w:w="5211" w:type="dxa"/>
            <w:shd w:val="clear" w:color="auto" w:fill="auto"/>
            <w:vAlign w:val="center"/>
          </w:tcPr>
          <w:p w:rsidR="00E37F0F" w:rsidRPr="008E5CA1" w:rsidRDefault="00E37F0F" w:rsidP="00E33691">
            <w:pPr>
              <w:pStyle w:val="a8"/>
            </w:pPr>
            <w:r>
              <w:t>системный блок, монитор LG Flatron 23MP55,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37F0F" w:rsidRPr="008E5CA1" w:rsidRDefault="00E37F0F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37F0F" w:rsidRPr="008E5CA1" w:rsidRDefault="00E37F0F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37F0F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37F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37F0F" w:rsidP="004A38D9">
            <w:pPr>
              <w:pStyle w:val="a8"/>
            </w:pPr>
            <w:r>
              <w:t>Алиева Н.Х.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37F0F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37F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8-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37F0F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37F0F" w:rsidRPr="00E37F0F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бухгалтерского учета и отчетности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8- ЗЭ -1-К.2016 "/>
    <w:docVar w:name="oborud" w:val=" системный блок, монитор LG Flatron 23MP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21DC5E0B3BB42FF977F39678C00D5AB"/>
    <w:docVar w:name="rm_id" w:val="8"/>
    <w:docVar w:name="rm_name" w:val=" Главный специалист "/>
    <w:docVar w:name="rm_number" w:val=" 8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37F0F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